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A3E" w:rsidRDefault="00265A3E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BAXTER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265A3E" w:rsidRDefault="00265A3E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Martham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:rsidR="00265A3E" w:rsidRDefault="00265A3E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5A3E" w:rsidRDefault="00265A3E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5A3E" w:rsidRDefault="00265A3E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He,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Ludham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Shipdam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made a </w:t>
      </w:r>
    </w:p>
    <w:p w:rsidR="00265A3E" w:rsidRDefault="00265A3E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Skuttyng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Potter </w:t>
      </w:r>
      <w:proofErr w:type="spellStart"/>
      <w:r>
        <w:rPr>
          <w:rFonts w:ascii="Times New Roman" w:hAnsi="Times New Roman" w:cs="Times New Roman"/>
          <w:sz w:val="24"/>
          <w:szCs w:val="24"/>
        </w:rPr>
        <w:t>Heigham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</w:t>
      </w:r>
    </w:p>
    <w:p w:rsidR="00265A3E" w:rsidRDefault="00265A3E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Horn of Potter </w:t>
      </w:r>
      <w:proofErr w:type="spellStart"/>
      <w:r>
        <w:rPr>
          <w:rFonts w:ascii="Times New Roman" w:hAnsi="Times New Roman" w:cs="Times New Roman"/>
          <w:sz w:val="24"/>
          <w:szCs w:val="24"/>
        </w:rPr>
        <w:t>Heigham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Edmund Clerk of Potter </w:t>
      </w:r>
      <w:proofErr w:type="spellStart"/>
      <w:r>
        <w:rPr>
          <w:rFonts w:ascii="Times New Roman" w:hAnsi="Times New Roman" w:cs="Times New Roman"/>
          <w:sz w:val="24"/>
          <w:szCs w:val="24"/>
        </w:rPr>
        <w:t>Heigham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65A3E" w:rsidRDefault="00265A3E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2A57D4" w:rsidRDefault="002A57D4" w:rsidP="002A57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Ludham</w:t>
      </w:r>
      <w:proofErr w:type="spellEnd"/>
      <w:r>
        <w:rPr>
          <w:rFonts w:ascii="Times New Roman" w:hAnsi="Times New Roman" w:cs="Times New Roman"/>
          <w:sz w:val="24"/>
          <w:szCs w:val="24"/>
        </w:rPr>
        <w:t>, Rector of Fakenham(q.v.), brought a plaint of debt against</w:t>
      </w:r>
    </w:p>
    <w:p w:rsidR="002A57D4" w:rsidRDefault="002A57D4" w:rsidP="002A57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him.</w:t>
      </w:r>
      <w:r>
        <w:rPr>
          <w:rFonts w:ascii="Times New Roman" w:hAnsi="Times New Roman" w:cs="Times New Roman"/>
          <w:sz w:val="24"/>
          <w:szCs w:val="24"/>
        </w:rPr>
        <w:t xml:space="preserve">  (ibid.)</w:t>
      </w:r>
    </w:p>
    <w:p w:rsidR="00265A3E" w:rsidRDefault="00265A3E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5A3E" w:rsidRDefault="00265A3E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5A3E" w:rsidRDefault="00265A3E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2015</w:t>
      </w:r>
    </w:p>
    <w:p w:rsidR="002A57D4" w:rsidRDefault="002A57D4" w:rsidP="00265A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A3E" w:rsidRDefault="00265A3E" w:rsidP="00564E3C">
      <w:pPr>
        <w:spacing w:after="0" w:line="240" w:lineRule="auto"/>
      </w:pPr>
      <w:r>
        <w:separator/>
      </w:r>
    </w:p>
  </w:endnote>
  <w:endnote w:type="continuationSeparator" w:id="0">
    <w:p w:rsidR="00265A3E" w:rsidRDefault="00265A3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A57D4">
      <w:rPr>
        <w:rFonts w:ascii="Times New Roman" w:hAnsi="Times New Roman" w:cs="Times New Roman"/>
        <w:noProof/>
        <w:sz w:val="24"/>
        <w:szCs w:val="24"/>
      </w:rPr>
      <w:t>11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A3E" w:rsidRDefault="00265A3E" w:rsidP="00564E3C">
      <w:pPr>
        <w:spacing w:after="0" w:line="240" w:lineRule="auto"/>
      </w:pPr>
      <w:r>
        <w:separator/>
      </w:r>
    </w:p>
  </w:footnote>
  <w:footnote w:type="continuationSeparator" w:id="0">
    <w:p w:rsidR="00265A3E" w:rsidRDefault="00265A3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A3E"/>
    <w:rsid w:val="00265A3E"/>
    <w:rsid w:val="002A57D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486F"/>
  <w15:chartTrackingRefBased/>
  <w15:docId w15:val="{C4F72B0F-0046-44E6-AB4F-309203468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65A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2015-10-31T21:57:00Z</dcterms:created>
  <dcterms:modified xsi:type="dcterms:W3CDTF">2016-01-11T08:02:00Z</dcterms:modified>
</cp:coreProperties>
</file>